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C6B57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VIALL</w:t>
      </w:r>
      <w:r>
        <w:rPr>
          <w:rFonts w:ascii="Times New Roman" w:hAnsi="Times New Roman" w:cs="Times New Roman"/>
        </w:rPr>
        <w:t xml:space="preserve">      (fl.1483)</w:t>
      </w:r>
    </w:p>
    <w:p w14:paraId="39EEC49E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Woolavington</w:t>
      </w:r>
      <w:proofErr w:type="spellEnd"/>
      <w:r>
        <w:rPr>
          <w:rFonts w:ascii="Times New Roman" w:hAnsi="Times New Roman" w:cs="Times New Roman"/>
        </w:rPr>
        <w:t>, Somerset. Clerk.</w:t>
      </w:r>
    </w:p>
    <w:p w14:paraId="17F9BD57" w14:textId="77777777" w:rsidR="005A25A0" w:rsidRDefault="005A25A0" w:rsidP="005A25A0">
      <w:pPr>
        <w:rPr>
          <w:rFonts w:ascii="Times New Roman" w:hAnsi="Times New Roman" w:cs="Times New Roman"/>
        </w:rPr>
      </w:pPr>
    </w:p>
    <w:p w14:paraId="62E16136" w14:textId="77777777" w:rsidR="005A25A0" w:rsidRDefault="005A25A0" w:rsidP="005A25A0">
      <w:pPr>
        <w:rPr>
          <w:rFonts w:ascii="Times New Roman" w:hAnsi="Times New Roman" w:cs="Times New Roman"/>
        </w:rPr>
      </w:pPr>
    </w:p>
    <w:p w14:paraId="7B5B2DB4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Cheltenham, Abbot of Tewkesbury(q.v.), brought a plaint of debt</w:t>
      </w:r>
    </w:p>
    <w:p w14:paraId="73F55177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254344D5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0B469EF" w14:textId="77777777" w:rsidR="005A25A0" w:rsidRDefault="005A25A0" w:rsidP="005A25A0">
      <w:pPr>
        <w:rPr>
          <w:rFonts w:ascii="Times New Roman" w:hAnsi="Times New Roman" w:cs="Times New Roman"/>
        </w:rPr>
      </w:pPr>
    </w:p>
    <w:p w14:paraId="4450C566" w14:textId="77777777" w:rsidR="005A25A0" w:rsidRDefault="005A25A0" w:rsidP="005A25A0">
      <w:pPr>
        <w:rPr>
          <w:rFonts w:ascii="Times New Roman" w:hAnsi="Times New Roman" w:cs="Times New Roman"/>
        </w:rPr>
      </w:pPr>
    </w:p>
    <w:p w14:paraId="69B1B025" w14:textId="77777777" w:rsidR="005A25A0" w:rsidRDefault="005A25A0" w:rsidP="005A25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July 2019</w:t>
      </w:r>
    </w:p>
    <w:p w14:paraId="30997B41" w14:textId="77777777" w:rsidR="006B2F86" w:rsidRPr="00E71FC3" w:rsidRDefault="005A25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E85B" w14:textId="77777777" w:rsidR="005A25A0" w:rsidRDefault="005A25A0" w:rsidP="00E71FC3">
      <w:r>
        <w:separator/>
      </w:r>
    </w:p>
  </w:endnote>
  <w:endnote w:type="continuationSeparator" w:id="0">
    <w:p w14:paraId="1563CDEE" w14:textId="77777777" w:rsidR="005A25A0" w:rsidRDefault="005A25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45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A390B" w14:textId="77777777" w:rsidR="005A25A0" w:rsidRDefault="005A25A0" w:rsidP="00E71FC3">
      <w:r>
        <w:separator/>
      </w:r>
    </w:p>
  </w:footnote>
  <w:footnote w:type="continuationSeparator" w:id="0">
    <w:p w14:paraId="2CC97786" w14:textId="77777777" w:rsidR="005A25A0" w:rsidRDefault="005A25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5A0"/>
    <w:rsid w:val="001A7C09"/>
    <w:rsid w:val="00577BD5"/>
    <w:rsid w:val="005A25A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CCE41"/>
  <w15:chartTrackingRefBased/>
  <w15:docId w15:val="{795F5F32-5B11-4BC8-9480-67C23835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5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2019-07-12T20:24:00Z</dcterms:created>
  <dcterms:modified xsi:type="dcterms:W3CDTF">2019-07-12T20:25:00Z</dcterms:modified>
</cp:coreProperties>
</file>